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97"/>
        <w:gridCol w:w="1197"/>
        <w:gridCol w:w="1240"/>
        <w:gridCol w:w="1264"/>
        <w:gridCol w:w="1197"/>
        <w:gridCol w:w="1323"/>
        <w:gridCol w:w="1197"/>
        <w:gridCol w:w="1806"/>
      </w:tblGrid>
      <w:tr w:rsidR="00ED7DCE" w:rsidRPr="00A54749"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  <w:rPr>
                <w:b/>
                <w:bCs/>
                <w:color w:val="00B050"/>
                <w:sz w:val="24"/>
                <w:szCs w:val="24"/>
              </w:rPr>
            </w:pPr>
            <w:r w:rsidRPr="00A54749">
              <w:rPr>
                <w:b/>
                <w:bCs/>
                <w:color w:val="00B050"/>
                <w:sz w:val="24"/>
                <w:szCs w:val="24"/>
              </w:rPr>
              <w:t>MARTI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rPr>
                <w:b/>
                <w:bCs/>
                <w:color w:val="00B050"/>
                <w:sz w:val="24"/>
                <w:szCs w:val="24"/>
              </w:rPr>
              <w:t>D.A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13-14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14-15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15-16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16-17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17-18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18-19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19-20</w:t>
            </w:r>
          </w:p>
        </w:tc>
      </w:tr>
      <w:tr w:rsidR="00ED7DCE" w:rsidRPr="00A54749"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IX A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MAT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FLOCEA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INFO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MARCU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INFO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MARCU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INFO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MARCU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ED.FIZ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TIPA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MUZ/DES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GEO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STRUG</w:t>
            </w:r>
          </w:p>
        </w:tc>
      </w:tr>
      <w:tr w:rsidR="00ED7DCE" w:rsidRPr="00A54749"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IX B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DIR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MAX.V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MAT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BUSU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ED.FIZ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HREBE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FIZ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MAX.V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FR+E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MAXI+BANC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GEO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STRUG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MUZ/DES</w:t>
            </w:r>
          </w:p>
        </w:tc>
      </w:tr>
      <w:tr w:rsidR="00ED7DCE" w:rsidRPr="00A54749"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 xml:space="preserve"> IX C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MAT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PRUT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FIZ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RAB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M3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ATOD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FR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STRAT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GEO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STRUG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M1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SANDU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M2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ONOF</w:t>
            </w:r>
          </w:p>
        </w:tc>
      </w:tr>
      <w:tr w:rsidR="00ED7DCE" w:rsidRPr="00A54749"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IX D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DIR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HRIS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TIC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HRIS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M2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HAGIU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ROM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SMO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M1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SANDU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M3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CHIP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FR+E+G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STRAT+POP+SMO</w:t>
            </w:r>
          </w:p>
        </w:tc>
      </w:tr>
      <w:tr w:rsidR="00ED7DCE" w:rsidRPr="00A54749"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IX E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TIC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TARN</w:t>
            </w:r>
          </w:p>
        </w:tc>
        <w:tc>
          <w:tcPr>
            <w:tcW w:w="1197" w:type="dxa"/>
          </w:tcPr>
          <w:p w:rsidR="00ED7DCE" w:rsidRDefault="00ED7DCE" w:rsidP="00A54749">
            <w:pPr>
              <w:spacing w:after="0" w:line="240" w:lineRule="auto"/>
            </w:pPr>
            <w:r>
              <w:t>FIZ</w:t>
            </w:r>
          </w:p>
          <w:p w:rsidR="00ED7DCE" w:rsidRPr="00A54749" w:rsidRDefault="00ED7DCE" w:rsidP="00A54749">
            <w:pPr>
              <w:spacing w:after="0" w:line="240" w:lineRule="auto"/>
            </w:pPr>
            <w:r>
              <w:t>STRAT</w:t>
            </w:r>
          </w:p>
        </w:tc>
        <w:tc>
          <w:tcPr>
            <w:tcW w:w="1197" w:type="dxa"/>
          </w:tcPr>
          <w:p w:rsidR="00ED7DCE" w:rsidRDefault="00ED7DCE" w:rsidP="00A54749">
            <w:pPr>
              <w:spacing w:after="0" w:line="240" w:lineRule="auto"/>
            </w:pPr>
            <w:r>
              <w:t>CH</w:t>
            </w:r>
          </w:p>
          <w:p w:rsidR="00ED7DCE" w:rsidRPr="00A54749" w:rsidRDefault="00ED7DCE" w:rsidP="00A54749">
            <w:pPr>
              <w:spacing w:after="0" w:line="240" w:lineRule="auto"/>
            </w:pPr>
            <w:r>
              <w:t>TURT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BIO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TURC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M1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APET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M1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APET</w:t>
            </w:r>
          </w:p>
        </w:tc>
      </w:tr>
      <w:tr w:rsidR="00ED7DCE" w:rsidRPr="00A54749"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IX F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TIC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TARN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MAT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ISAC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M2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TRUF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ED.FIZ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TIPA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FR+G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STRAT+SMO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ROM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POP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FIZ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RAB</w:t>
            </w:r>
          </w:p>
        </w:tc>
      </w:tr>
      <w:tr w:rsidR="00ED7DCE" w:rsidRPr="00A54749"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IF G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ED.FIZ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HREBE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MAT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NEG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E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BANC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TIC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TARN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M2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REIN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CH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TURT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DIR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BANC</w:t>
            </w:r>
          </w:p>
        </w:tc>
      </w:tr>
      <w:tr w:rsidR="00ED7DCE" w:rsidRPr="00A54749"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IX H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FR+E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MUR+OTT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ROM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SMO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MAT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PRUT</w:t>
            </w:r>
          </w:p>
        </w:tc>
        <w:tc>
          <w:tcPr>
            <w:tcW w:w="1197" w:type="dxa"/>
          </w:tcPr>
          <w:p w:rsidR="00ED7DCE" w:rsidRDefault="00ED7DCE" w:rsidP="00A54749">
            <w:pPr>
              <w:spacing w:after="0" w:line="240" w:lineRule="auto"/>
            </w:pPr>
            <w:r>
              <w:t>REL</w:t>
            </w:r>
          </w:p>
          <w:p w:rsidR="00ED7DCE" w:rsidRPr="00A54749" w:rsidRDefault="00ED7DCE" w:rsidP="00A54749">
            <w:pPr>
              <w:spacing w:after="0" w:line="240" w:lineRule="auto"/>
            </w:pPr>
            <w:r>
              <w:t>ROM.P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TIC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TARN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M1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ATOD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</w:p>
        </w:tc>
      </w:tr>
      <w:tr w:rsidR="00ED7DCE" w:rsidRPr="00A54749"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IX I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MAT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BUSU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ED.FIZ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HREBE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>
              <w:t>M3</w:t>
            </w:r>
          </w:p>
          <w:p w:rsidR="00ED7DCE" w:rsidRPr="00A54749" w:rsidRDefault="00ED7DCE" w:rsidP="00A54749">
            <w:pPr>
              <w:spacing w:after="0" w:line="240" w:lineRule="auto"/>
            </w:pPr>
            <w:r>
              <w:t>IOACHI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>
              <w:t>FIZ</w:t>
            </w:r>
          </w:p>
          <w:p w:rsidR="00ED7DCE" w:rsidRPr="00A54749" w:rsidRDefault="00ED7DCE" w:rsidP="00A54749">
            <w:pPr>
              <w:spacing w:after="0" w:line="240" w:lineRule="auto"/>
            </w:pPr>
            <w:r>
              <w:t>STRAT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M2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LAZA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E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GRIG</w:t>
            </w:r>
          </w:p>
        </w:tc>
        <w:tc>
          <w:tcPr>
            <w:tcW w:w="1197" w:type="dxa"/>
          </w:tcPr>
          <w:p w:rsidR="00ED7DCE" w:rsidRDefault="00ED7DCE" w:rsidP="00A54749">
            <w:pPr>
              <w:spacing w:after="0" w:line="240" w:lineRule="auto"/>
            </w:pPr>
            <w:r>
              <w:t>BIO</w:t>
            </w:r>
          </w:p>
          <w:p w:rsidR="00ED7DCE" w:rsidRPr="00A54749" w:rsidRDefault="00ED7DCE" w:rsidP="00A54749">
            <w:pPr>
              <w:spacing w:after="0" w:line="240" w:lineRule="auto"/>
            </w:pPr>
            <w:r>
              <w:t>TURC</w:t>
            </w:r>
          </w:p>
        </w:tc>
      </w:tr>
      <w:tr w:rsidR="00ED7DCE" w:rsidRPr="00A54749"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IX J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MAT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ISAC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M2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LAZA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CH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TABU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ED.FIZ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HREBE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FIZ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RAB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BIO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TURC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</w:p>
        </w:tc>
      </w:tr>
      <w:tr w:rsidR="00ED7DCE" w:rsidRPr="00A54749"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IX K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DIR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PANA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CH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TABU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MAT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ROM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M2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HAGIU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REL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ROM.P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FR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STRAT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</w:p>
        </w:tc>
      </w:tr>
      <w:tr w:rsidR="00ED7DCE" w:rsidRPr="00A54749"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IX L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E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GRIG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MAT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FLOCEA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M1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SAM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BIO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TURC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M3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IOACHI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ROM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POPA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>
              <w:t>DIR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P</w:t>
            </w:r>
            <w:r>
              <w:t>OPA</w:t>
            </w:r>
          </w:p>
        </w:tc>
      </w:tr>
      <w:tr w:rsidR="00ED7DCE" w:rsidRPr="00A54749"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IX M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CH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TABU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M2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HAGIU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MAT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NEG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FR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MAX.I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M3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AMAR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ED.FIZ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TIPA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M2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HAGIU</w:t>
            </w:r>
          </w:p>
        </w:tc>
      </w:tr>
      <w:tr w:rsidR="00ED7DCE" w:rsidRPr="00A54749"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IX N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M1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SAM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M1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SAM</w:t>
            </w:r>
          </w:p>
        </w:tc>
        <w:tc>
          <w:tcPr>
            <w:tcW w:w="1197" w:type="dxa"/>
          </w:tcPr>
          <w:p w:rsidR="00ED7DCE" w:rsidRDefault="00ED7DCE" w:rsidP="00A54749">
            <w:pPr>
              <w:spacing w:after="0" w:line="240" w:lineRule="auto"/>
            </w:pPr>
            <w:r>
              <w:t>CH</w:t>
            </w:r>
          </w:p>
          <w:p w:rsidR="00ED7DCE" w:rsidRPr="00A54749" w:rsidRDefault="00ED7DCE" w:rsidP="00A54749">
            <w:pPr>
              <w:spacing w:after="0" w:line="240" w:lineRule="auto"/>
            </w:pPr>
            <w:r>
              <w:t>TURT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>
              <w:t>MATE</w:t>
            </w:r>
          </w:p>
          <w:p w:rsidR="00ED7DCE" w:rsidRPr="00A54749" w:rsidRDefault="00ED7DCE" w:rsidP="00A54749">
            <w:pPr>
              <w:spacing w:after="0" w:line="240" w:lineRule="auto"/>
            </w:pPr>
            <w:r>
              <w:t>CEN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ROM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POP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FIZ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RAB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E+G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POP+SMO</w:t>
            </w:r>
          </w:p>
        </w:tc>
      </w:tr>
      <w:tr w:rsidR="00ED7DCE" w:rsidRPr="00A54749"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IX O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FR+E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MUR+OTT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MAT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ROM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ROM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POPA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FIZ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RAB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>
              <w:t>M3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ONOF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REL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ROM.P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M3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CHIP</w:t>
            </w:r>
          </w:p>
        </w:tc>
      </w:tr>
      <w:tr w:rsidR="00ED7DCE" w:rsidRPr="00A54749"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X A</w:t>
            </w:r>
          </w:p>
        </w:tc>
        <w:tc>
          <w:tcPr>
            <w:tcW w:w="1197" w:type="dxa"/>
          </w:tcPr>
          <w:p w:rsidR="00ED7DCE" w:rsidRDefault="00ED7DCE" w:rsidP="00A54749">
            <w:pPr>
              <w:spacing w:after="0" w:line="240" w:lineRule="auto"/>
            </w:pPr>
            <w:r>
              <w:t>FR</w:t>
            </w:r>
          </w:p>
          <w:p w:rsidR="00ED7DCE" w:rsidRPr="00A54749" w:rsidRDefault="00ED7DCE" w:rsidP="00A54749">
            <w:pPr>
              <w:spacing w:after="0" w:line="240" w:lineRule="auto"/>
            </w:pPr>
            <w:r>
              <w:t xml:space="preserve">MAX. I 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FIZ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STRAT.O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MAT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FLOCEA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MUZ/DES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INFO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MARCU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INFO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MARCU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ED.FIZ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TIPA</w:t>
            </w:r>
          </w:p>
        </w:tc>
      </w:tr>
      <w:tr w:rsidR="00ED7DCE" w:rsidRPr="00A54749"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X B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MAT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NEG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FIZ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MAX.V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FR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MUR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ROM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POPA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MUZ/DES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ED.FIZ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HREBE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</w:p>
        </w:tc>
      </w:tr>
      <w:tr w:rsidR="00ED7DCE" w:rsidRPr="00A54749"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X C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DIR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MAIER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PSIHO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MAIER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FIZ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MAX.V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CH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TABU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M3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HAGIU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E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BANC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M1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SANDU</w:t>
            </w:r>
          </w:p>
        </w:tc>
      </w:tr>
      <w:tr w:rsidR="00ED7DCE" w:rsidRPr="00A54749"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X D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GEO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STRUG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EDA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SIC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FR+E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MAXI+GRIG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M1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SAM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FIZ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STRAT.O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BIO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TANA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</w:p>
        </w:tc>
      </w:tr>
      <w:tr w:rsidR="00ED7DCE" w:rsidRPr="00A54749"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X E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M3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HAGIU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E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GRIG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TIC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TARN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EDA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SIC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M2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ATOD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M3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HAGIU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</w:p>
        </w:tc>
      </w:tr>
      <w:tr w:rsidR="00ED7DCE" w:rsidRPr="00A54749"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X F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MAT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CEN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GEO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STRUG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M3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LAZA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BIO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BOB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E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GRIG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TIC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TARN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M2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ATOD</w:t>
            </w:r>
          </w:p>
        </w:tc>
      </w:tr>
      <w:tr w:rsidR="00ED7DCE" w:rsidRPr="00A54749"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X G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MAT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CEN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ROM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SMO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E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BANC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FIZ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MAX.V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M3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REIN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DIR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REIN</w:t>
            </w:r>
          </w:p>
        </w:tc>
      </w:tr>
      <w:tr w:rsidR="00ED7DCE" w:rsidRPr="00A54749"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X H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FIZ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STRAT.O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CH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TURT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M2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SIC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E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GRIG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M3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FLOREA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</w:p>
        </w:tc>
      </w:tr>
      <w:tr w:rsidR="00ED7DCE" w:rsidRPr="00A54749"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X I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M2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TRUF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FR+G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MUR+AGU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FIZ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RAB</w:t>
            </w:r>
          </w:p>
        </w:tc>
        <w:tc>
          <w:tcPr>
            <w:tcW w:w="1197" w:type="dxa"/>
          </w:tcPr>
          <w:p w:rsidR="00ED7DCE" w:rsidRPr="00A54749" w:rsidRDefault="00ED7DCE" w:rsidP="00204BD9">
            <w:pPr>
              <w:spacing w:after="0" w:line="240" w:lineRule="auto"/>
            </w:pPr>
            <w:r w:rsidRPr="00A54749">
              <w:t>M2</w:t>
            </w:r>
          </w:p>
          <w:p w:rsidR="00ED7DCE" w:rsidRPr="00A54749" w:rsidRDefault="00ED7DCE" w:rsidP="00204BD9">
            <w:pPr>
              <w:spacing w:after="0" w:line="240" w:lineRule="auto"/>
            </w:pPr>
            <w:r w:rsidRPr="00A54749">
              <w:t>TRUF</w:t>
            </w:r>
          </w:p>
        </w:tc>
        <w:tc>
          <w:tcPr>
            <w:tcW w:w="1197" w:type="dxa"/>
          </w:tcPr>
          <w:p w:rsidR="00ED7DCE" w:rsidRPr="00A54749" w:rsidRDefault="00ED7DCE" w:rsidP="00204BD9">
            <w:pPr>
              <w:spacing w:after="0" w:line="240" w:lineRule="auto"/>
            </w:pPr>
            <w:r w:rsidRPr="00A54749">
              <w:t>MAT</w:t>
            </w:r>
          </w:p>
          <w:p w:rsidR="00ED7DCE" w:rsidRPr="00A54749" w:rsidRDefault="00ED7DCE" w:rsidP="00204BD9">
            <w:pPr>
              <w:spacing w:after="0" w:line="240" w:lineRule="auto"/>
            </w:pPr>
            <w:r w:rsidRPr="00A54749">
              <w:t>CEN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M3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FLOREA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</w:p>
        </w:tc>
      </w:tr>
      <w:tr w:rsidR="00ED7DCE" w:rsidRPr="00A54749"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X J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ED.FIZ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DIMI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MAT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PRUT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FR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STRAT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M2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AMAR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BIO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TANA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M2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AMAR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M1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FLOREA</w:t>
            </w:r>
          </w:p>
        </w:tc>
      </w:tr>
      <w:tr w:rsidR="00ED7DCE" w:rsidRPr="00A54749"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X K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M3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ISTO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E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OTT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MAT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PRUT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ROM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POPA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M2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IOACHI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EDA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IOACHI</w:t>
            </w:r>
          </w:p>
        </w:tc>
      </w:tr>
      <w:tr w:rsidR="00ED7DCE" w:rsidRPr="00A54749"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X L</w:t>
            </w:r>
          </w:p>
        </w:tc>
        <w:tc>
          <w:tcPr>
            <w:tcW w:w="1197" w:type="dxa"/>
          </w:tcPr>
          <w:p w:rsidR="00ED7DCE" w:rsidRPr="00A54749" w:rsidRDefault="00ED7DCE" w:rsidP="00CD018E">
            <w:pPr>
              <w:spacing w:after="0" w:line="240" w:lineRule="auto"/>
            </w:pPr>
            <w:r w:rsidRPr="00A54749">
              <w:t>CH</w:t>
            </w:r>
          </w:p>
          <w:p w:rsidR="00ED7DCE" w:rsidRPr="00A54749" w:rsidRDefault="00ED7DCE" w:rsidP="00CD018E">
            <w:pPr>
              <w:spacing w:after="0" w:line="240" w:lineRule="auto"/>
            </w:pPr>
            <w:r w:rsidRPr="00A54749">
              <w:t>TURT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G+E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BANC+AGU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FR+E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MAXI+GRIG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GEO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STRUG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ED.FIZ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HREBE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M3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ONOF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</w:p>
        </w:tc>
      </w:tr>
      <w:tr w:rsidR="00ED7DCE" w:rsidRPr="00A54749"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X M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M1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VRANC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M1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VRANC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BIO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TURC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M3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FLOREA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  <w:r w:rsidRPr="00A54749">
              <w:t>CH</w:t>
            </w:r>
          </w:p>
          <w:p w:rsidR="00ED7DCE" w:rsidRPr="00A54749" w:rsidRDefault="00ED7DCE" w:rsidP="00A54749">
            <w:pPr>
              <w:spacing w:after="0" w:line="240" w:lineRule="auto"/>
            </w:pPr>
            <w:r w:rsidRPr="00A54749">
              <w:t>TURT</w:t>
            </w: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</w:p>
        </w:tc>
        <w:tc>
          <w:tcPr>
            <w:tcW w:w="1197" w:type="dxa"/>
          </w:tcPr>
          <w:p w:rsidR="00ED7DCE" w:rsidRPr="00A54749" w:rsidRDefault="00ED7DCE" w:rsidP="00A54749">
            <w:pPr>
              <w:spacing w:after="0" w:line="240" w:lineRule="auto"/>
            </w:pPr>
          </w:p>
        </w:tc>
      </w:tr>
    </w:tbl>
    <w:p w:rsidR="00ED7DCE" w:rsidRDefault="00ED7DCE" w:rsidP="000B0295"/>
    <w:p w:rsidR="00ED7DCE" w:rsidRDefault="00ED7DCE"/>
    <w:sectPr w:rsidR="00ED7DCE" w:rsidSect="002B568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0295"/>
    <w:rsid w:val="00023ECC"/>
    <w:rsid w:val="000B0295"/>
    <w:rsid w:val="00167D4A"/>
    <w:rsid w:val="00204BD9"/>
    <w:rsid w:val="002136EF"/>
    <w:rsid w:val="002B1877"/>
    <w:rsid w:val="002B5688"/>
    <w:rsid w:val="002C3CD3"/>
    <w:rsid w:val="004A44A5"/>
    <w:rsid w:val="004C2096"/>
    <w:rsid w:val="005E29A0"/>
    <w:rsid w:val="005F0D6C"/>
    <w:rsid w:val="005F7764"/>
    <w:rsid w:val="006B543E"/>
    <w:rsid w:val="007D58D6"/>
    <w:rsid w:val="00921AF1"/>
    <w:rsid w:val="009E575A"/>
    <w:rsid w:val="00A54749"/>
    <w:rsid w:val="00B4204F"/>
    <w:rsid w:val="00BC2A8D"/>
    <w:rsid w:val="00C461CC"/>
    <w:rsid w:val="00C75EBB"/>
    <w:rsid w:val="00CD018E"/>
    <w:rsid w:val="00D06BF3"/>
    <w:rsid w:val="00DA2695"/>
    <w:rsid w:val="00DA50BA"/>
    <w:rsid w:val="00EA27CE"/>
    <w:rsid w:val="00ED7DCE"/>
    <w:rsid w:val="00F54C68"/>
    <w:rsid w:val="00F71A1F"/>
    <w:rsid w:val="00F965E2"/>
    <w:rsid w:val="00FD6004"/>
    <w:rsid w:val="00FE0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295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B029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417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79</TotalTime>
  <Pages>2</Pages>
  <Words>285</Words>
  <Characters>1630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Admin</cp:lastModifiedBy>
  <cp:revision>10</cp:revision>
  <dcterms:created xsi:type="dcterms:W3CDTF">2011-09-25T13:02:00Z</dcterms:created>
  <dcterms:modified xsi:type="dcterms:W3CDTF">2011-10-04T19:46:00Z</dcterms:modified>
</cp:coreProperties>
</file>